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0D" w:rsidRPr="002F2591" w:rsidRDefault="00E6050D" w:rsidP="002F2591">
      <w:pPr>
        <w:pStyle w:val="Title"/>
        <w:ind w:left="0" w:firstLine="0"/>
        <w:rPr>
          <w:rFonts w:ascii="Comic Sans MS" w:hAnsi="Comic Sans MS" w:cs="Arial"/>
          <w:sz w:val="24"/>
        </w:rPr>
      </w:pPr>
      <w:r w:rsidRPr="002F2591">
        <w:rPr>
          <w:rFonts w:ascii="Comic Sans MS" w:hAnsi="Comic Sans MS" w:cs="Arial"/>
          <w:sz w:val="24"/>
        </w:rPr>
        <w:t>M</w:t>
      </w:r>
      <w:r>
        <w:rPr>
          <w:rFonts w:ascii="Comic Sans MS" w:hAnsi="Comic Sans MS" w:cs="Arial"/>
          <w:sz w:val="24"/>
        </w:rPr>
        <w:t>ATEMATİK</w:t>
      </w:r>
      <w:r w:rsidRPr="002F2591">
        <w:rPr>
          <w:rFonts w:ascii="Comic Sans MS" w:hAnsi="Comic Sans MS" w:cs="Arial"/>
          <w:sz w:val="24"/>
        </w:rPr>
        <w:t xml:space="preserve"> DERSİ PERFORMANS GÖREVİ</w:t>
      </w:r>
    </w:p>
    <w:tbl>
      <w:tblPr>
        <w:tblpPr w:leftFromText="141" w:rightFromText="141" w:vertAnchor="text" w:horzAnchor="margin" w:tblpY="9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7654"/>
      </w:tblGrid>
      <w:tr w:rsidR="00E6050D" w:rsidRPr="002F2591" w:rsidTr="0016392E">
        <w:trPr>
          <w:trHeight w:val="289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Ders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</w:rPr>
              <w:t>M</w:t>
            </w:r>
            <w:r>
              <w:rPr>
                <w:rFonts w:ascii="Comic Sans MS" w:hAnsi="Comic Sans MS" w:cs="Arial"/>
              </w:rPr>
              <w:t>ATEMATİK</w:t>
            </w:r>
          </w:p>
        </w:tc>
      </w:tr>
      <w:tr w:rsidR="00E6050D" w:rsidRPr="002F2591" w:rsidTr="0016392E">
        <w:trPr>
          <w:trHeight w:val="367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Sınıf Düzeyi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</w:t>
            </w:r>
            <w:r w:rsidRPr="002F2591">
              <w:rPr>
                <w:rFonts w:ascii="Comic Sans MS" w:hAnsi="Comic Sans MS" w:cs="Arial"/>
              </w:rPr>
              <w:t>.Sınıf</w:t>
            </w:r>
          </w:p>
        </w:tc>
      </w:tr>
      <w:tr w:rsidR="00E6050D" w:rsidRPr="002F2591" w:rsidTr="0016392E">
        <w:trPr>
          <w:trHeight w:val="249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  <w:bCs/>
              </w:rPr>
            </w:pPr>
            <w:r w:rsidRPr="002F2591">
              <w:rPr>
                <w:rFonts w:ascii="Comic Sans MS" w:hAnsi="Comic Sans MS" w:cs="Arial"/>
                <w:bCs/>
              </w:rPr>
              <w:t xml:space="preserve">Kazanım </w:t>
            </w:r>
          </w:p>
        </w:tc>
        <w:tc>
          <w:tcPr>
            <w:tcW w:w="7654" w:type="dxa"/>
          </w:tcPr>
          <w:p w:rsidR="00E6050D" w:rsidRPr="003429E3" w:rsidRDefault="00E6050D" w:rsidP="0016392E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Çetele ve sıklık tablosu oluşturur.</w:t>
            </w:r>
          </w:p>
        </w:tc>
      </w:tr>
      <w:tr w:rsidR="00E6050D" w:rsidRPr="002F2591" w:rsidTr="0016392E">
        <w:trPr>
          <w:trHeight w:val="285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Beklenen Performans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1.Veri toplama 2.Çetele ve sıklık tablosu oluşturma 3.Tabloya uygun şekil grafiği çizme 4.Tabloya uygun soru hazırlama, cevaplama</w:t>
            </w:r>
          </w:p>
        </w:tc>
      </w:tr>
      <w:tr w:rsidR="00E6050D" w:rsidRPr="002F2591" w:rsidTr="0016392E">
        <w:trPr>
          <w:trHeight w:val="285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Süre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 ders saati</w:t>
            </w:r>
          </w:p>
        </w:tc>
      </w:tr>
      <w:tr w:rsidR="00E6050D" w:rsidRPr="002F2591" w:rsidTr="0016392E">
        <w:trPr>
          <w:trHeight w:val="408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Puanlama Yöntemi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100  Puan üzerinden</w:t>
            </w:r>
          </w:p>
        </w:tc>
      </w:tr>
      <w:tr w:rsidR="00E6050D" w:rsidRPr="002F2591" w:rsidTr="0016392E">
        <w:trPr>
          <w:trHeight w:val="408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</w:rPr>
              <w:t>Malzeme</w:t>
            </w:r>
          </w:p>
        </w:tc>
        <w:tc>
          <w:tcPr>
            <w:tcW w:w="7654" w:type="dxa"/>
          </w:tcPr>
          <w:p w:rsidR="00E6050D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Toplanan bilgiler, çizgili ve çizgisiz kağıt, cetvel,kalemler,grafikte kullanılabilecek küçük  çıkartmalar(isteğe bağlı)</w:t>
            </w:r>
          </w:p>
        </w:tc>
      </w:tr>
      <w:tr w:rsidR="00E6050D" w:rsidRPr="002F2591" w:rsidTr="0016392E">
        <w:trPr>
          <w:trHeight w:val="539"/>
        </w:trPr>
        <w:tc>
          <w:tcPr>
            <w:tcW w:w="10276" w:type="dxa"/>
            <w:gridSpan w:val="2"/>
          </w:tcPr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EVDE  YAPILACAK  ÇALIŞMA:</w:t>
            </w:r>
          </w:p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b w:val="0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1.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Anket</w:t>
            </w:r>
            <w:r>
              <w:rPr>
                <w:rFonts w:ascii="Comic Sans MS" w:hAnsi="Comic Sans MS" w:cs="Arial"/>
                <w:sz w:val="24"/>
              </w:rPr>
              <w:t xml:space="preserve"> </w:t>
            </w:r>
            <w:r>
              <w:rPr>
                <w:rFonts w:ascii="Comic Sans MS" w:hAnsi="Comic Sans MS" w:cs="Arial"/>
                <w:b w:val="0"/>
                <w:sz w:val="24"/>
              </w:rPr>
              <w:t>s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orular için k</w:t>
            </w:r>
            <w:r>
              <w:rPr>
                <w:rFonts w:ascii="Comic Sans MS" w:hAnsi="Comic Sans MS" w:cs="Arial"/>
                <w:b w:val="0"/>
                <w:sz w:val="24"/>
              </w:rPr>
              <w:t>onu belirleyin.(Sevdiğiniz spor, sevdiğiniz renkle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,</w:t>
            </w:r>
            <w:r>
              <w:rPr>
                <w:rFonts w:ascii="Comic Sans MS" w:hAnsi="Comic Sans MS" w:cs="Arial"/>
                <w:b w:val="0"/>
                <w:sz w:val="24"/>
              </w:rPr>
              <w:t xml:space="preserve"> 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 xml:space="preserve">sevdiğiniz </w:t>
            </w:r>
            <w:r>
              <w:rPr>
                <w:rFonts w:ascii="Comic Sans MS" w:hAnsi="Comic Sans MS" w:cs="Arial"/>
                <w:b w:val="0"/>
                <w:sz w:val="24"/>
              </w:rPr>
              <w:t>yemek, sevdiğiniz çiçek,  sevdiğiniz çizgi filmler vb.)</w:t>
            </w:r>
          </w:p>
          <w:p w:rsidR="00E6050D" w:rsidRPr="009202B7" w:rsidRDefault="00E6050D" w:rsidP="0016392E">
            <w:pPr>
              <w:rPr>
                <w:rFonts w:ascii="Comic Sans MS" w:hAnsi="Comic Sans MS"/>
              </w:rPr>
            </w:pPr>
            <w:r w:rsidRPr="009202B7">
              <w:rPr>
                <w:rFonts w:ascii="Comic Sans MS" w:hAnsi="Comic Sans MS"/>
              </w:rPr>
              <w:t>2. Konu ile ilgili 5 seçenekli cevabı olan sorunuzu hazırlayın.</w:t>
            </w:r>
          </w:p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b w:val="0"/>
                <w:sz w:val="24"/>
              </w:rPr>
            </w:pPr>
            <w:r>
              <w:rPr>
                <w:rFonts w:ascii="Comic Sans MS" w:hAnsi="Comic Sans MS" w:cs="Arial"/>
                <w:b w:val="0"/>
                <w:sz w:val="24"/>
              </w:rPr>
              <w:t>3.Çevrenizdeki 20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 xml:space="preserve"> kişiye</w:t>
            </w:r>
            <w:r>
              <w:rPr>
                <w:rFonts w:ascii="Comic Sans MS" w:hAnsi="Comic Sans MS" w:cs="Arial"/>
                <w:b w:val="0"/>
                <w:sz w:val="24"/>
              </w:rPr>
              <w:t xml:space="preserve"> bu soruları sorarak verileri toplayın.</w:t>
            </w:r>
          </w:p>
          <w:p w:rsidR="00E6050D" w:rsidRPr="009202B7" w:rsidRDefault="00E6050D" w:rsidP="0016392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Pr="00AD6742">
              <w:rPr>
                <w:rFonts w:ascii="Comic Sans MS" w:hAnsi="Comic Sans MS"/>
              </w:rPr>
              <w:t xml:space="preserve">Belirtilen </w:t>
            </w:r>
            <w:r>
              <w:rPr>
                <w:rFonts w:ascii="Comic Sans MS" w:hAnsi="Comic Sans MS"/>
              </w:rPr>
              <w:t xml:space="preserve"> </w:t>
            </w:r>
            <w:r w:rsidRPr="00AD6742">
              <w:rPr>
                <w:rFonts w:ascii="Comic Sans MS" w:hAnsi="Comic Sans MS"/>
              </w:rPr>
              <w:t xml:space="preserve">günde </w:t>
            </w:r>
            <w:r>
              <w:rPr>
                <w:rFonts w:ascii="Comic Sans MS" w:hAnsi="Comic Sans MS"/>
              </w:rPr>
              <w:t>verileri okula getirin.</w:t>
            </w:r>
          </w:p>
        </w:tc>
      </w:tr>
      <w:tr w:rsidR="00E6050D" w:rsidRPr="002F2591" w:rsidTr="0016392E">
        <w:trPr>
          <w:trHeight w:val="655"/>
        </w:trPr>
        <w:tc>
          <w:tcPr>
            <w:tcW w:w="10276" w:type="dxa"/>
            <w:gridSpan w:val="2"/>
          </w:tcPr>
          <w:p w:rsidR="00E6050D" w:rsidRDefault="00E6050D" w:rsidP="0016392E">
            <w:pPr>
              <w:pStyle w:val="BodyText"/>
              <w:jc w:val="center"/>
              <w:rPr>
                <w:rFonts w:ascii="Comic Sans MS" w:hAnsi="Comic Sans MS" w:cs="Arial"/>
                <w:b/>
              </w:rPr>
            </w:pPr>
            <w:r w:rsidRPr="00836A79">
              <w:rPr>
                <w:rFonts w:ascii="Comic Sans MS" w:hAnsi="Comic Sans MS" w:cs="Arial"/>
                <w:b/>
              </w:rPr>
              <w:t xml:space="preserve">ÇALIŞMA  </w:t>
            </w:r>
            <w:r>
              <w:rPr>
                <w:rFonts w:ascii="Comic Sans MS" w:hAnsi="Comic Sans MS" w:cs="Arial"/>
                <w:b/>
              </w:rPr>
              <w:t xml:space="preserve">...... </w:t>
            </w:r>
            <w:r w:rsidRPr="00836A79">
              <w:rPr>
                <w:rFonts w:ascii="Comic Sans MS" w:hAnsi="Comic Sans MS" w:cs="Arial"/>
                <w:b/>
              </w:rPr>
              <w:t>/</w:t>
            </w:r>
            <w:r>
              <w:rPr>
                <w:rFonts w:ascii="Comic Sans MS" w:hAnsi="Comic Sans MS" w:cs="Arial"/>
                <w:b/>
              </w:rPr>
              <w:t xml:space="preserve"> ...... </w:t>
            </w:r>
            <w:r w:rsidRPr="00836A79">
              <w:rPr>
                <w:rFonts w:ascii="Comic Sans MS" w:hAnsi="Comic Sans MS" w:cs="Arial"/>
                <w:b/>
              </w:rPr>
              <w:t>/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836A79">
              <w:rPr>
                <w:rFonts w:ascii="Comic Sans MS" w:hAnsi="Comic Sans MS" w:cs="Arial"/>
                <w:b/>
              </w:rPr>
              <w:t>2011 GÜNÜ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836A79">
              <w:rPr>
                <w:rFonts w:ascii="Comic Sans MS" w:hAnsi="Comic Sans MS" w:cs="Arial"/>
                <w:b/>
              </w:rPr>
              <w:t>OKULDA YAPILACAKTIR.</w:t>
            </w:r>
          </w:p>
          <w:p w:rsidR="00E6050D" w:rsidRPr="00836A79" w:rsidRDefault="00E6050D" w:rsidP="0016392E">
            <w:pPr>
              <w:pStyle w:val="BodyText"/>
              <w:jc w:val="left"/>
              <w:rPr>
                <w:rFonts w:ascii="Comic Sans MS" w:hAnsi="Comic Sans MS" w:cs="Arial"/>
                <w:b/>
              </w:rPr>
            </w:pPr>
            <w:r w:rsidRPr="00836A79">
              <w:rPr>
                <w:rFonts w:ascii="Comic Sans MS" w:hAnsi="Comic Sans MS" w:cs="Arial"/>
                <w:b/>
              </w:rPr>
              <w:t>OKULDA  YAPILACAK   ÇALIŞMA: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1.Toplanan verilere uygun çetele tablosu oluşturma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2.Sıklık tablosu oluşturma,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3.Tabloya uygun şekil grafiği çizme,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4.Grafiğe uygun 3 tane soru yazma ve cevaplama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5.Çalışmaya uygun bir kapak sayfası hazırlama</w:t>
            </w:r>
          </w:p>
          <w:p w:rsidR="00E6050D" w:rsidRPr="00836A79" w:rsidRDefault="00E6050D" w:rsidP="0016392E">
            <w:pPr>
              <w:pStyle w:val="BodyText"/>
              <w:jc w:val="left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>SAYIN VELİ EVDE  BELİRTİLEN ÇALIŞMALARLA İLGİLİ ALIŞTIRMA YAPINIZ.</w:t>
            </w:r>
          </w:p>
        </w:tc>
      </w:tr>
    </w:tbl>
    <w:p w:rsidR="00E6050D" w:rsidRPr="009202B7" w:rsidRDefault="00E6050D" w:rsidP="009202B7">
      <w:pPr>
        <w:tabs>
          <w:tab w:val="left" w:pos="1260"/>
        </w:tabs>
        <w:ind w:firstLine="720"/>
        <w:jc w:val="both"/>
        <w:rPr>
          <w:rFonts w:ascii="Comic Sans MS" w:hAnsi="Comic Sans MS" w:cs="Arial"/>
          <w:sz w:val="22"/>
          <w:szCs w:val="22"/>
        </w:rPr>
      </w:pPr>
      <w:r w:rsidRPr="00F272EC">
        <w:rPr>
          <w:rFonts w:ascii="Arial" w:hAnsi="Arial" w:cs="Arial"/>
          <w:b/>
          <w:sz w:val="22"/>
          <w:szCs w:val="22"/>
        </w:rPr>
        <w:t xml:space="preserve">Açıklama: </w:t>
      </w:r>
      <w:r w:rsidRPr="009202B7">
        <w:rPr>
          <w:rFonts w:ascii="Comic Sans MS" w:hAnsi="Comic Sans MS" w:cs="Arial"/>
          <w:sz w:val="22"/>
          <w:szCs w:val="22"/>
        </w:rPr>
        <w:t xml:space="preserve">Aşağıdaki değerlendirme tablosu, hazırladığınız </w:t>
      </w:r>
      <w:r>
        <w:rPr>
          <w:rFonts w:ascii="Comic Sans MS" w:hAnsi="Comic Sans MS" w:cs="Arial"/>
          <w:sz w:val="22"/>
          <w:szCs w:val="22"/>
        </w:rPr>
        <w:t xml:space="preserve">çalışmayı </w:t>
      </w:r>
      <w:r w:rsidRPr="009202B7">
        <w:rPr>
          <w:rFonts w:ascii="Comic Sans MS" w:hAnsi="Comic Sans MS" w:cs="Arial"/>
          <w:sz w:val="22"/>
          <w:szCs w:val="22"/>
        </w:rPr>
        <w:t xml:space="preserve">değerlendirmek için hazırlanmıştır. Bu anahtar, </w:t>
      </w:r>
      <w:r>
        <w:rPr>
          <w:rFonts w:ascii="Comic Sans MS" w:hAnsi="Comic Sans MS" w:cs="Arial"/>
          <w:sz w:val="22"/>
          <w:szCs w:val="22"/>
        </w:rPr>
        <w:t xml:space="preserve">aynı zamanda çalışmanızda hangi </w:t>
      </w:r>
      <w:r w:rsidRPr="009202B7">
        <w:rPr>
          <w:rFonts w:ascii="Comic Sans MS" w:hAnsi="Comic Sans MS" w:cs="Arial"/>
          <w:sz w:val="22"/>
          <w:szCs w:val="22"/>
        </w:rPr>
        <w:t xml:space="preserve">ölçütlere dikkat edeceğiniz konusunda size bilgi vermektedir. </w:t>
      </w:r>
    </w:p>
    <w:tbl>
      <w:tblPr>
        <w:tblW w:w="956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7"/>
        <w:gridCol w:w="4111"/>
      </w:tblGrid>
      <w:tr w:rsidR="00E6050D" w:rsidRPr="004D7487" w:rsidTr="0016392E">
        <w:trPr>
          <w:trHeight w:val="406"/>
        </w:trPr>
        <w:tc>
          <w:tcPr>
            <w:tcW w:w="5457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b/>
              </w:rPr>
            </w:pPr>
            <w:r w:rsidRPr="009202B7">
              <w:rPr>
                <w:rFonts w:ascii="Comic Sans MS" w:hAnsi="Comic Sans MS" w:cs="Arial"/>
                <w:b/>
              </w:rPr>
              <w:t>DEĞERLENDİRME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9202B7">
              <w:rPr>
                <w:rFonts w:ascii="Comic Sans MS" w:hAnsi="Comic Sans MS" w:cs="Arial"/>
                <w:b/>
              </w:rPr>
              <w:t>İŞLEMLER</w:t>
            </w:r>
          </w:p>
        </w:tc>
        <w:tc>
          <w:tcPr>
            <w:tcW w:w="4111" w:type="dxa"/>
          </w:tcPr>
          <w:p w:rsidR="00E6050D" w:rsidRPr="004D7487" w:rsidRDefault="00E6050D" w:rsidP="004D748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E6050D" w:rsidRPr="009202B7" w:rsidRDefault="00E6050D" w:rsidP="004D7487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b/>
              </w:rPr>
            </w:pPr>
            <w:r w:rsidRPr="009202B7">
              <w:rPr>
                <w:rFonts w:ascii="Comic Sans MS" w:hAnsi="Comic Sans MS" w:cs="Arial"/>
                <w:b/>
              </w:rPr>
              <w:t>PUANLAR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tabs>
                <w:tab w:val="left" w:pos="1260"/>
              </w:tabs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Çalışma için gerekli ön hazırlığı yapmış.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  <w:sz w:val="20"/>
                <w:szCs w:val="20"/>
              </w:rPr>
            </w:pPr>
            <w:r w:rsidRPr="004D7487">
              <w:rPr>
                <w:rFonts w:ascii="Comic Sans MS" w:hAnsi="Comic Sans MS"/>
                <w:szCs w:val="20"/>
              </w:rPr>
              <w:t>Sınıfa malzemeleri eksiksiz getirmiş</w:t>
            </w:r>
            <w:r w:rsidRPr="004D7487">
              <w:rPr>
                <w:rFonts w:ascii="Comic Sans MS" w:hAnsi="Comic Sans MS" w:cs="Arial"/>
                <w:color w:val="000000"/>
              </w:rPr>
              <w:t>.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/>
                <w:szCs w:val="20"/>
              </w:rPr>
              <w:t>Anket hazırlığı yapma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000000"/>
              </w:rPr>
              <w:t>Çetele tablosu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</w:t>
            </w:r>
            <w:r>
              <w:rPr>
                <w:rFonts w:ascii="Comic Sans MS" w:hAnsi="Comic Sans MS" w:cs="Arial"/>
                <w:sz w:val="22"/>
                <w:szCs w:val="22"/>
              </w:rPr>
              <w:t>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 w:rsidRPr="00836A79">
              <w:rPr>
                <w:rFonts w:ascii="Comic Sans MS" w:hAnsi="Comic Sans MS" w:cs="Arial"/>
              </w:rPr>
              <w:t>Sıklık tablosu</w:t>
            </w:r>
            <w:r>
              <w:rPr>
                <w:rFonts w:ascii="Comic Sans MS" w:hAnsi="Comic Sans MS" w:cs="Arial"/>
              </w:rPr>
              <w:t xml:space="preserve">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</w:t>
            </w:r>
            <w:r>
              <w:rPr>
                <w:rFonts w:ascii="Comic Sans MS" w:hAnsi="Comic Sans MS" w:cs="Arial"/>
                <w:sz w:val="22"/>
                <w:szCs w:val="22"/>
              </w:rPr>
              <w:t>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Şekil grafiği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Grafikle ilgili soru ve cevaplar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Kapak ve dosya hazırlama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Sayfa düzeni ve temizlik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Yazım kuralları ve noktalama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4D7487" w:rsidRDefault="00E6050D" w:rsidP="005D3747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000000"/>
              </w:rPr>
              <w:t>Süre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304"/>
        </w:trPr>
        <w:tc>
          <w:tcPr>
            <w:tcW w:w="5457" w:type="dxa"/>
          </w:tcPr>
          <w:p w:rsidR="00E6050D" w:rsidRDefault="00E6050D" w:rsidP="005D3747">
            <w:pPr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>TOPLAM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100</w:t>
            </w:r>
          </w:p>
        </w:tc>
      </w:tr>
    </w:tbl>
    <w:p w:rsidR="00E6050D" w:rsidRDefault="00E6050D" w:rsidP="00C0304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Nafiz Arafat TANIT – Sınıf Öğretmeni</w:t>
      </w:r>
    </w:p>
    <w:p w:rsidR="00E6050D" w:rsidRDefault="00E6050D" w:rsidP="002F2591">
      <w:pPr>
        <w:rPr>
          <w:rFonts w:ascii="Arial" w:hAnsi="Arial" w:cs="Arial"/>
          <w:sz w:val="22"/>
          <w:szCs w:val="22"/>
        </w:rPr>
      </w:pPr>
    </w:p>
    <w:p w:rsidR="00E6050D" w:rsidRDefault="00E6050D" w:rsidP="00110890">
      <w:r>
        <w:t xml:space="preserve">                                                                                                 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966"/>
      </w:tblGrid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 xml:space="preserve">Ödevi hazırlamaya başlamadan önce neler yaptınız? Ödevi nasıl hazırladınız? 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Kimlerden yardım aldınız?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Kullandığınız araç gereçler neler?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Zorlandığın yönler neler?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57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Ödevi hazırlarken hoşuna giden şeyler, hoşuna giden bölümler. </w:t>
            </w:r>
            <w:r>
              <w:rPr>
                <w:sz w:val="12"/>
                <w:szCs w:val="12"/>
              </w:rPr>
              <w:t>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</w:tbl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0"/>
          <w:szCs w:val="20"/>
        </w:rPr>
      </w:pPr>
      <w:r>
        <w:rPr>
          <w:rFonts w:ascii="Hand writing Mutlu" w:hAnsi="Hand writing Mutlu"/>
          <w:b/>
          <w:color w:val="000000"/>
          <w:sz w:val="20"/>
          <w:szCs w:val="20"/>
        </w:rPr>
        <w:t xml:space="preserve">Nafiz Arafat TANIT </w:t>
      </w:r>
      <w:r>
        <w:rPr>
          <w:b/>
          <w:color w:val="000000"/>
          <w:sz w:val="20"/>
          <w:szCs w:val="20"/>
        </w:rPr>
        <w:t>–</w:t>
      </w:r>
      <w:r>
        <w:rPr>
          <w:rFonts w:ascii="Hand writing Mutlu" w:hAnsi="Hand writing Mutlu"/>
          <w:b/>
          <w:color w:val="000000"/>
          <w:sz w:val="20"/>
          <w:szCs w:val="20"/>
        </w:rPr>
        <w:t xml:space="preserve"> Sınıf Öğretmeni</w:t>
      </w: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Pr="00D57DD8" w:rsidRDefault="00E6050D" w:rsidP="0016392E">
      <w:pPr>
        <w:jc w:val="center"/>
        <w:rPr>
          <w:b/>
        </w:rPr>
      </w:pPr>
      <w:r w:rsidRPr="00D57DD8">
        <w:rPr>
          <w:b/>
        </w:rPr>
        <w:t>ÇALIŞMA PROGRAMIM</w:t>
      </w: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3"/>
        <w:gridCol w:w="3969"/>
        <w:gridCol w:w="2126"/>
        <w:gridCol w:w="1418"/>
        <w:gridCol w:w="1559"/>
      </w:tblGrid>
      <w:tr w:rsidR="00E6050D" w:rsidRPr="00D57DD8" w:rsidTr="007F3829">
        <w:trPr>
          <w:trHeight w:val="412"/>
        </w:trPr>
        <w:tc>
          <w:tcPr>
            <w:tcW w:w="1843" w:type="dxa"/>
          </w:tcPr>
          <w:p w:rsidR="00E6050D" w:rsidRPr="00D57DD8" w:rsidRDefault="00E6050D" w:rsidP="007F3829">
            <w:r w:rsidRPr="00D57DD8">
              <w:t>Tarih</w:t>
            </w:r>
          </w:p>
        </w:tc>
        <w:tc>
          <w:tcPr>
            <w:tcW w:w="3969" w:type="dxa"/>
          </w:tcPr>
          <w:p w:rsidR="00E6050D" w:rsidRPr="00D57DD8" w:rsidRDefault="00E6050D" w:rsidP="007F3829">
            <w:r w:rsidRPr="00D57DD8">
              <w:t xml:space="preserve">      Konu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>Nereden?</w:t>
            </w:r>
          </w:p>
        </w:tc>
        <w:tc>
          <w:tcPr>
            <w:tcW w:w="1418" w:type="dxa"/>
          </w:tcPr>
          <w:p w:rsidR="00E6050D" w:rsidRPr="00D57DD8" w:rsidRDefault="00E6050D" w:rsidP="007F3829">
            <w:r w:rsidRPr="00D57DD8">
              <w:t>Nerede?</w:t>
            </w:r>
          </w:p>
        </w:tc>
        <w:tc>
          <w:tcPr>
            <w:tcW w:w="1559" w:type="dxa"/>
          </w:tcPr>
          <w:p w:rsidR="00E6050D" w:rsidRPr="00D57DD8" w:rsidRDefault="00E6050D" w:rsidP="007F3829">
            <w:r w:rsidRPr="00D57DD8">
              <w:t xml:space="preserve">   Saat</w:t>
            </w:r>
          </w:p>
        </w:tc>
      </w:tr>
      <w:tr w:rsidR="00E6050D" w:rsidRPr="00D57DD8" w:rsidTr="007F3829">
        <w:trPr>
          <w:trHeight w:val="554"/>
        </w:trPr>
        <w:tc>
          <w:tcPr>
            <w:tcW w:w="1843" w:type="dxa"/>
          </w:tcPr>
          <w:p w:rsidR="00E6050D" w:rsidRDefault="00E6050D" w:rsidP="007F3829"/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>
              <w:t>Veri Toplama, Çetele ve Sıklık Tablosu, Şekil Grafiği</w:t>
            </w:r>
            <w:r w:rsidRPr="00D57DD8">
              <w:t xml:space="preserve"> </w:t>
            </w:r>
            <w:r>
              <w:t xml:space="preserve">Hakkında </w:t>
            </w:r>
            <w:r w:rsidRPr="00D57DD8">
              <w:t>Araştırma</w:t>
            </w:r>
          </w:p>
        </w:tc>
        <w:tc>
          <w:tcPr>
            <w:tcW w:w="2126" w:type="dxa"/>
          </w:tcPr>
          <w:p w:rsidR="00E6050D" w:rsidRDefault="00E6050D" w:rsidP="007F3829">
            <w:r w:rsidRPr="00D57DD8">
              <w:t>Ders kitaplarım</w:t>
            </w:r>
            <w:r>
              <w:t>,</w:t>
            </w:r>
          </w:p>
          <w:p w:rsidR="00E6050D" w:rsidRPr="00D57DD8" w:rsidRDefault="00E6050D" w:rsidP="007F3829">
            <w:r>
              <w:t>Kaynak kitaplardan.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660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Default="00E6050D" w:rsidP="007F3829">
            <w:r w:rsidRPr="00D57DD8">
              <w:t>Görsellerin Toplanması</w:t>
            </w:r>
            <w:r>
              <w:t>,</w:t>
            </w:r>
          </w:p>
          <w:p w:rsidR="00E6050D" w:rsidRPr="00D57DD8" w:rsidRDefault="00E6050D" w:rsidP="007F3829">
            <w:r>
              <w:t>Verilerin Toplanması (Anket)</w:t>
            </w:r>
            <w:r w:rsidRPr="00D57DD8">
              <w:t xml:space="preserve"> 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>İnternet</w:t>
            </w:r>
          </w:p>
          <w:p w:rsidR="00E6050D" w:rsidRDefault="00E6050D" w:rsidP="007F3829">
            <w:r w:rsidRPr="00D57DD8">
              <w:t>Gazete ve Dergiler</w:t>
            </w:r>
          </w:p>
          <w:p w:rsidR="00E6050D" w:rsidRPr="00D57DD8" w:rsidRDefault="00E6050D" w:rsidP="007F3829">
            <w:r>
              <w:t>Anket Formu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366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 w:rsidRPr="00D57DD8">
              <w:t>Öğretmenimle Görüşme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 xml:space="preserve">     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321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 w:rsidRPr="00D57DD8">
              <w:t>Uygulama ve Sunum</w:t>
            </w:r>
          </w:p>
          <w:p w:rsidR="00E6050D" w:rsidRPr="00D57DD8" w:rsidRDefault="00E6050D" w:rsidP="007F3829"/>
        </w:tc>
        <w:tc>
          <w:tcPr>
            <w:tcW w:w="2126" w:type="dxa"/>
          </w:tcPr>
          <w:p w:rsidR="00E6050D" w:rsidRPr="00D57DD8" w:rsidRDefault="00E6050D" w:rsidP="007F3829">
            <w:r w:rsidRPr="00D57DD8">
              <w:t xml:space="preserve">    </w:t>
            </w:r>
          </w:p>
          <w:p w:rsidR="00E6050D" w:rsidRPr="00D57DD8" w:rsidRDefault="00E6050D" w:rsidP="007F3829"/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</w:tbl>
    <w:p w:rsidR="00E6050D" w:rsidRDefault="00E6050D" w:rsidP="005417B8">
      <w:pPr>
        <w:rPr>
          <w:b/>
        </w:rPr>
      </w:pPr>
    </w:p>
    <w:p w:rsidR="00E6050D" w:rsidRPr="00D57DD8" w:rsidRDefault="00E6050D" w:rsidP="0016392E">
      <w:pPr>
        <w:jc w:val="center"/>
        <w:rPr>
          <w:b/>
        </w:rPr>
      </w:pPr>
      <w:r w:rsidRPr="00D57DD8">
        <w:rPr>
          <w:b/>
        </w:rPr>
        <w:t>KONTROL LİSTEM</w:t>
      </w:r>
    </w:p>
    <w:tbl>
      <w:tblPr>
        <w:tblW w:w="1046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39"/>
        <w:gridCol w:w="1276"/>
        <w:gridCol w:w="1248"/>
      </w:tblGrid>
      <w:tr w:rsidR="00E6050D" w:rsidRPr="00D57DD8" w:rsidTr="007F3829">
        <w:trPr>
          <w:trHeight w:val="269"/>
        </w:trPr>
        <w:tc>
          <w:tcPr>
            <w:tcW w:w="7939" w:type="dxa"/>
          </w:tcPr>
          <w:p w:rsidR="00E6050D" w:rsidRPr="00D57DD8" w:rsidRDefault="00E6050D" w:rsidP="007F3829">
            <w:r w:rsidRPr="00D57DD8">
              <w:t xml:space="preserve">             YAPILACAK İŞLERİM </w:t>
            </w:r>
          </w:p>
          <w:p w:rsidR="00E6050D" w:rsidRPr="00D57DD8" w:rsidRDefault="00E6050D" w:rsidP="007F3829">
            <w:r w:rsidRPr="00D57DD8">
              <w:t xml:space="preserve">    (Uygun olan bölüme X işareti koymalısın)</w:t>
            </w:r>
          </w:p>
        </w:tc>
        <w:tc>
          <w:tcPr>
            <w:tcW w:w="1276" w:type="dxa"/>
          </w:tcPr>
          <w:p w:rsidR="00E6050D" w:rsidRPr="00D57DD8" w:rsidRDefault="00E6050D" w:rsidP="007F3829">
            <w:r w:rsidRPr="00D57DD8">
              <w:t>EVET</w:t>
            </w:r>
          </w:p>
        </w:tc>
        <w:tc>
          <w:tcPr>
            <w:tcW w:w="1248" w:type="dxa"/>
          </w:tcPr>
          <w:p w:rsidR="00E6050D" w:rsidRPr="00D57DD8" w:rsidRDefault="00E6050D" w:rsidP="007F3829">
            <w:r w:rsidRPr="00D57DD8">
              <w:t>HAYIR</w:t>
            </w:r>
          </w:p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 w:rsidRPr="00D57DD8">
              <w:t>1-</w:t>
            </w:r>
            <w:r>
              <w:t>Veri Toplama nedir</w:t>
            </w:r>
            <w:r w:rsidRPr="00D57DD8">
              <w:t xml:space="preserve"> biliyor muyum? </w:t>
            </w:r>
          </w:p>
        </w:tc>
        <w:tc>
          <w:tcPr>
            <w:tcW w:w="1276" w:type="dxa"/>
          </w:tcPr>
          <w:p w:rsidR="00E6050D" w:rsidRPr="00D57DD8" w:rsidRDefault="00E6050D" w:rsidP="007F3829"/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7F3829">
        <w:trPr>
          <w:trHeight w:val="377"/>
        </w:trPr>
        <w:tc>
          <w:tcPr>
            <w:tcW w:w="7939" w:type="dxa"/>
          </w:tcPr>
          <w:p w:rsidR="00E6050D" w:rsidRPr="00D57DD8" w:rsidRDefault="00E6050D" w:rsidP="007F3829">
            <w:r w:rsidRPr="00D57DD8">
              <w:t xml:space="preserve">2- </w:t>
            </w:r>
            <w:r>
              <w:t>Anket nedir b</w:t>
            </w:r>
            <w:r w:rsidRPr="00D57DD8">
              <w:t>iliyor muyum?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 w:rsidRPr="00D57DD8">
              <w:t>3-Konumu araştırdım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Pr="00D57DD8" w:rsidRDefault="00E6050D" w:rsidP="007F3829">
            <w:r w:rsidRPr="00D57DD8">
              <w:t>4- Konumun görsellerini hazırladım mı?</w:t>
            </w:r>
          </w:p>
        </w:tc>
        <w:tc>
          <w:tcPr>
            <w:tcW w:w="1276" w:type="dxa"/>
          </w:tcPr>
          <w:p w:rsidR="00E6050D" w:rsidRPr="00D57DD8" w:rsidRDefault="00E6050D" w:rsidP="007F3829"/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Pr="00D57DD8" w:rsidRDefault="00E6050D" w:rsidP="007F3829">
            <w:r>
              <w:t>5-Veri toplama amacıyla anketimi hazırladım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Default="00E6050D" w:rsidP="007F3829">
            <w:r>
              <w:t>6-Anketi uygulayabildim mi?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7-Konumu</w:t>
            </w:r>
            <w:r w:rsidRPr="00D57DD8">
              <w:t xml:space="preserve"> sıraya göre yazabildim mi?  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>
              <w:t>8-</w:t>
            </w:r>
            <w:r w:rsidRPr="00D57DD8">
              <w:t xml:space="preserve">Sınıfta, </w:t>
            </w:r>
            <w:r>
              <w:t>y</w:t>
            </w:r>
            <w:r w:rsidRPr="00D57DD8">
              <w:t xml:space="preserve">azılarımı ve görsellerimi uygun </w:t>
            </w:r>
            <w:r>
              <w:t>şekilde</w:t>
            </w:r>
            <w:r w:rsidRPr="00D57DD8">
              <w:t xml:space="preserve"> yapıştırmaya hazır mıyım?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>
              <w:t>9-Anketimi yorumlayabildim mi?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10-</w:t>
            </w:r>
            <w:r w:rsidRPr="00D57DD8">
              <w:t>Kimliğimi ve konumu belirten kapağım hazır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11-</w:t>
            </w:r>
            <w:r w:rsidRPr="00D57DD8">
              <w:t>Dosyama değerlendirme ölçeğini koydum mu?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12-</w:t>
            </w:r>
            <w:r w:rsidRPr="00D57DD8">
              <w:t>Bütün malzemelerim hazır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13-</w:t>
            </w:r>
            <w:r w:rsidRPr="00D57DD8">
              <w:t>Görevimi sunmaya hazır mıyım?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</w:tbl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Pr="00674FDB" w:rsidRDefault="00E6050D" w:rsidP="0016392E">
      <w:pPr>
        <w:jc w:val="center"/>
        <w:rPr>
          <w:b/>
          <w:color w:val="000000"/>
        </w:rPr>
      </w:pPr>
      <w:r w:rsidRPr="00674FDB">
        <w:rPr>
          <w:b/>
          <w:color w:val="000000"/>
        </w:rPr>
        <w:t xml:space="preserve">İSMET AYDINLI İLKÖĞRETİM OKULU 2011 / 2012 EĞİTİM – ÖĞRETİM YILI                </w:t>
      </w:r>
      <w:r>
        <w:rPr>
          <w:b/>
          <w:color w:val="000000"/>
        </w:rPr>
        <w:t xml:space="preserve">      </w:t>
      </w:r>
      <w:r w:rsidRPr="00674FDB">
        <w:rPr>
          <w:b/>
          <w:color w:val="000000"/>
        </w:rPr>
        <w:t xml:space="preserve">3 / A SINIFI </w:t>
      </w:r>
      <w:r>
        <w:rPr>
          <w:b/>
          <w:color w:val="000000"/>
        </w:rPr>
        <w:t>MATEMATİK</w:t>
      </w:r>
      <w:r w:rsidRPr="00674FDB">
        <w:rPr>
          <w:b/>
          <w:color w:val="000000"/>
        </w:rPr>
        <w:t xml:space="preserve"> PERFORMANS GÖREVİ ÖZ DEĞERLENDIRME FORMU</w:t>
      </w:r>
    </w:p>
    <w:p w:rsidR="00E6050D" w:rsidRPr="00674FDB" w:rsidRDefault="00E6050D" w:rsidP="0016392E">
      <w:pPr>
        <w:jc w:val="both"/>
      </w:pPr>
      <w:r w:rsidRPr="00674FDB">
        <w:t>Öğrencinin Adı, Soyadı:………………………………………………..</w:t>
      </w:r>
      <w:r>
        <w:t xml:space="preserve"> </w:t>
      </w:r>
    </w:p>
    <w:p w:rsidR="00E6050D" w:rsidRPr="00674FDB" w:rsidRDefault="00E6050D" w:rsidP="0016392E">
      <w:pPr>
        <w:jc w:val="both"/>
      </w:pPr>
      <w:r w:rsidRPr="00674FDB">
        <w:t>No:</w:t>
      </w:r>
      <w:r w:rsidRPr="00674FDB">
        <w:tab/>
        <w:t>…………………………………………………………………………</w:t>
      </w:r>
    </w:p>
    <w:p w:rsidR="00E6050D" w:rsidRPr="00674FDB" w:rsidRDefault="00E6050D" w:rsidP="0016392E">
      <w:pPr>
        <w:jc w:val="both"/>
      </w:pPr>
    </w:p>
    <w:p w:rsidR="00E6050D" w:rsidRPr="00674FDB" w:rsidRDefault="00E6050D" w:rsidP="0016392E">
      <w:pPr>
        <w:tabs>
          <w:tab w:val="left" w:pos="7350"/>
        </w:tabs>
      </w:pPr>
      <w:r w:rsidRPr="00674FDB">
        <w:t>Açıklama: Aşağıdaki tabloda performans ödevi boyunca çalışmalarınızı en iyi şekilde ifade eden seçeneğin altına (X) işareti koyunuz.</w:t>
      </w:r>
      <w:r w:rsidRPr="00674FDB">
        <w:tab/>
      </w:r>
    </w:p>
    <w:tbl>
      <w:tblPr>
        <w:tblpPr w:leftFromText="180" w:rightFromText="180" w:vertAnchor="text" w:horzAnchor="margin" w:tblpY="11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1620"/>
        <w:gridCol w:w="1260"/>
        <w:gridCol w:w="1980"/>
      </w:tblGrid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 xml:space="preserve">Davranışlar </w:t>
            </w:r>
          </w:p>
        </w:tc>
        <w:tc>
          <w:tcPr>
            <w:tcW w:w="1620" w:type="dxa"/>
          </w:tcPr>
          <w:p w:rsidR="00E6050D" w:rsidRPr="00674FDB" w:rsidRDefault="00E6050D" w:rsidP="007F3829">
            <w:r w:rsidRPr="00674FDB">
              <w:t>Her zaman</w:t>
            </w:r>
          </w:p>
        </w:tc>
        <w:tc>
          <w:tcPr>
            <w:tcW w:w="1260" w:type="dxa"/>
          </w:tcPr>
          <w:p w:rsidR="00E6050D" w:rsidRPr="00674FDB" w:rsidRDefault="00E6050D" w:rsidP="007F3829">
            <w:r w:rsidRPr="00674FDB">
              <w:t xml:space="preserve">Bazen </w:t>
            </w:r>
          </w:p>
        </w:tc>
        <w:tc>
          <w:tcPr>
            <w:tcW w:w="1980" w:type="dxa"/>
          </w:tcPr>
          <w:p w:rsidR="00E6050D" w:rsidRPr="00674FDB" w:rsidRDefault="00E6050D" w:rsidP="007F3829">
            <w:r w:rsidRPr="00674FDB">
              <w:t>Hiçbir zaman</w:t>
            </w:r>
          </w:p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1. Planlı çalışmaya özen gösterdim.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2. Ödevim sırasında planıma uygun hareket ettim.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3. Araştırmalarımda çeşitli kaynaklardan yararlandım.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4. Öğretmenimin önerilerini dinledim.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5. Çalışmalarım sırasında zamanımı verimli şekilde kullandım.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6. Çalışmalarım sırasında değişik materyallerden yararlandım.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7.Sorumluluklarımı tam anlamıyla yerine getirdim.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8. Çalışmalarımı sunarken görsel malzemelerden kullanmaya çalıştım.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</w:tbl>
    <w:p w:rsidR="00E6050D" w:rsidRPr="00674FDB" w:rsidRDefault="00E6050D" w:rsidP="0016392E">
      <w:r w:rsidRPr="00674FDB">
        <w:t>Bu etkinlik sırasında en iyi yaptığım çalışmalar ve diğer yorumlarım: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center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pPr>
        <w:jc w:val="center"/>
      </w:pPr>
      <w:r w:rsidRPr="00674FDB">
        <w:t>Nafiz Arafat TANIT – Sınıf Öğretmeni</w:t>
      </w:r>
    </w:p>
    <w:p w:rsidR="00E6050D" w:rsidRPr="00674FDB" w:rsidRDefault="00E6050D" w:rsidP="0016392E">
      <w:pPr>
        <w:jc w:val="center"/>
      </w:pPr>
    </w:p>
    <w:p w:rsidR="00E6050D" w:rsidRDefault="00E6050D" w:rsidP="0016392E">
      <w:pPr>
        <w:ind w:firstLine="360"/>
        <w:jc w:val="center"/>
        <w:rPr>
          <w:b/>
        </w:rPr>
      </w:pPr>
      <w:r>
        <w:rPr>
          <w:b/>
        </w:rPr>
        <w:t>PERFORMANS GÖREVİ TESLİM  TUTANAĞI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085"/>
        <w:gridCol w:w="6804"/>
      </w:tblGrid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 xml:space="preserve">Okulun Adı: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rPr>
                <w:b/>
              </w:rPr>
              <w:t>İSMET AYDINLI İLKÖĞRETİM OKULU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Öğretim Yılı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2011 / 2012 EĞİTİM – ÖĞRETİM YILI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Dersin Adı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Hayat Bilgisi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Sınıfı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3 / A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rPr>
                <w:sz w:val="22"/>
              </w:rPr>
              <w:t>Öğrencinin Adı Soyadı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Performansın Konusu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Veriliş Tarih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Teslim Tarihi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rPr>
                <w:sz w:val="20"/>
              </w:rPr>
              <w:t>Performans nasıl hazırlandı?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rPr>
                <w:sz w:val="32"/>
                <w:szCs w:val="32"/>
              </w:rPr>
              <w:t>⁮</w:t>
            </w:r>
            <w:r>
              <w:t xml:space="preserve"> bireysel               </w:t>
            </w:r>
            <w:r>
              <w:rPr>
                <w:sz w:val="32"/>
                <w:szCs w:val="32"/>
              </w:rPr>
              <w:t>⁮</w:t>
            </w:r>
            <w:r>
              <w:t xml:space="preserve"> grup</w:t>
            </w:r>
          </w:p>
        </w:tc>
      </w:tr>
    </w:tbl>
    <w:p w:rsidR="00E6050D" w:rsidRDefault="00E6050D" w:rsidP="0016392E">
      <w:pPr>
        <w:ind w:firstLine="360"/>
      </w:pPr>
    </w:p>
    <w:p w:rsidR="00E6050D" w:rsidRDefault="00E6050D" w:rsidP="0016392E">
      <w:pPr>
        <w:ind w:firstLine="360"/>
      </w:pPr>
    </w:p>
    <w:p w:rsidR="00E6050D" w:rsidRDefault="00E6050D" w:rsidP="0016392E">
      <w:pPr>
        <w:ind w:firstLine="360"/>
        <w:jc w:val="center"/>
        <w:rPr>
          <w:rFonts w:ascii="Comic Sans MS" w:hAnsi="Comic Sans MS"/>
          <w:b/>
          <w:caps/>
        </w:rPr>
      </w:pPr>
      <w:r>
        <w:rPr>
          <w:rFonts w:ascii="Comic Sans MS" w:hAnsi="Comic Sans MS"/>
          <w:b/>
          <w:caps/>
        </w:rPr>
        <w:t>PERFORMANS GÖREVİNİN Değerlendirilmesi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28"/>
        <w:gridCol w:w="5592"/>
        <w:gridCol w:w="1818"/>
        <w:gridCol w:w="1843"/>
      </w:tblGrid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 w:rsidRPr="000D60A1">
              <w:rPr>
                <w:rFonts w:ascii="Comic Sans MS" w:hAnsi="Comic Sans MS" w:cs="Tahoma"/>
              </w:rPr>
              <w:t>Çalışmanın ön hazırlığı yapılmıştır.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Sınıfa malzemeleri eksiksiz getirmiş.</w:t>
            </w:r>
            <w:r w:rsidRPr="000D60A1">
              <w:rPr>
                <w:rFonts w:ascii="Comic Sans MS" w:hAnsi="Comic Sans MS" w:cs="Tahoma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Anket hazırlığı yapma.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280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Çetele tablosu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Sıklık tablosu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Şekil grafiği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Grafiklikle ilgili soru ve cevaplar.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Kapak ve dosya hazırlama.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Sayfa düzeni ve temizlik.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Yazım kuralları ve noktalama.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Süre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Toplam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</w:p>
        </w:tc>
      </w:tr>
    </w:tbl>
    <w:p w:rsidR="00E6050D" w:rsidRDefault="00E6050D" w:rsidP="0016392E">
      <w:pPr>
        <w:rPr>
          <w:vanish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8"/>
        <w:gridCol w:w="1843"/>
      </w:tblGrid>
      <w:tr w:rsidR="00E6050D" w:rsidTr="006B6FC3">
        <w:trPr>
          <w:trHeight w:val="454"/>
        </w:trPr>
        <w:tc>
          <w:tcPr>
            <w:tcW w:w="7938" w:type="dxa"/>
          </w:tcPr>
          <w:p w:rsidR="00E6050D" w:rsidRDefault="00E6050D" w:rsidP="007F3829">
            <w:pPr>
              <w:jc w:val="right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>TOPLAM PUAN</w:t>
            </w:r>
          </w:p>
        </w:tc>
        <w:tc>
          <w:tcPr>
            <w:tcW w:w="1843" w:type="dxa"/>
          </w:tcPr>
          <w:p w:rsidR="00E6050D" w:rsidRDefault="00E6050D" w:rsidP="007F3829">
            <w:pPr>
              <w:rPr>
                <w:rFonts w:ascii="Comic Sans MS" w:hAnsi="Comic Sans MS" w:cs="Arial"/>
              </w:rPr>
            </w:pPr>
          </w:p>
        </w:tc>
      </w:tr>
    </w:tbl>
    <w:p w:rsidR="00E6050D" w:rsidRDefault="00E6050D" w:rsidP="0016392E">
      <w:pPr>
        <w:ind w:left="-180"/>
        <w:rPr>
          <w:rFonts w:ascii="Comic Sans MS" w:hAnsi="Comic Sans MS" w:cs="Arial"/>
        </w:rPr>
      </w:pPr>
      <w:r>
        <w:rPr>
          <w:rFonts w:ascii="Comic Sans MS" w:hAnsi="Comic Sans MS" w:cs="Arial"/>
        </w:rPr>
        <w:t>PUANLAR:  1=Çalışma tekrarı, 2= Geliştirilebilir,  3= Orta , 4= İyi, 5= Pekiyi</w:t>
      </w:r>
    </w:p>
    <w:p w:rsidR="00E6050D" w:rsidRDefault="00E6050D" w:rsidP="0016392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</w:t>
      </w:r>
      <w:r w:rsidRPr="008D2968">
        <w:rPr>
          <w:rFonts w:ascii="Comic Sans MS" w:hAnsi="Comic Sans MS"/>
          <w:sz w:val="20"/>
          <w:szCs w:val="20"/>
        </w:rPr>
        <w:t>Sayın veli, verilen performans görevi</w:t>
      </w:r>
      <w:r>
        <w:rPr>
          <w:rFonts w:ascii="Comic Sans MS" w:hAnsi="Comic Sans MS"/>
          <w:sz w:val="20"/>
          <w:szCs w:val="20"/>
        </w:rPr>
        <w:t>nin  araştırması</w:t>
      </w:r>
      <w:r w:rsidRPr="008D2968">
        <w:rPr>
          <w:rFonts w:ascii="Comic Sans MS" w:hAnsi="Comic Sans MS"/>
          <w:sz w:val="20"/>
          <w:szCs w:val="20"/>
        </w:rPr>
        <w:t xml:space="preserve"> yapılacak.</w:t>
      </w:r>
      <w:r>
        <w:rPr>
          <w:rFonts w:ascii="Comic Sans MS" w:hAnsi="Comic Sans MS"/>
          <w:sz w:val="20"/>
          <w:szCs w:val="20"/>
        </w:rPr>
        <w:t xml:space="preserve"> </w:t>
      </w:r>
      <w:r w:rsidRPr="008D2968">
        <w:rPr>
          <w:rFonts w:ascii="Comic Sans MS" w:hAnsi="Comic Sans MS"/>
          <w:sz w:val="20"/>
          <w:szCs w:val="20"/>
        </w:rPr>
        <w:t>Görev sınıfta hazır hale getirilerek</w:t>
      </w:r>
      <w:r>
        <w:rPr>
          <w:rFonts w:ascii="Comic Sans MS" w:hAnsi="Comic Sans MS"/>
          <w:sz w:val="20"/>
          <w:szCs w:val="20"/>
        </w:rPr>
        <w:t xml:space="preserve">, </w:t>
      </w:r>
      <w:r w:rsidRPr="008D2968">
        <w:rPr>
          <w:rFonts w:ascii="Comic Sans MS" w:hAnsi="Comic Sans MS"/>
          <w:sz w:val="20"/>
          <w:szCs w:val="20"/>
        </w:rPr>
        <w:t xml:space="preserve"> sunulacaktır. </w:t>
      </w:r>
      <w:r>
        <w:rPr>
          <w:rFonts w:ascii="Comic Sans MS" w:hAnsi="Comic Sans MS"/>
          <w:sz w:val="20"/>
          <w:szCs w:val="20"/>
        </w:rPr>
        <w:t>Sunum günü size verilen dereceli puan anahtarını öğrenci yanında getirecektir. Bu görevi hazırlamada ve sunma konusunda gerekli hassasiyeti göstereceğinizi umuyor kolaylıklar diliyorum.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E6050D" w:rsidRDefault="00E6050D" w:rsidP="0016392E">
      <w:pPr>
        <w:rPr>
          <w:rFonts w:ascii="Comic Sans MS" w:hAnsi="Comic Sans MS"/>
        </w:rPr>
      </w:pPr>
    </w:p>
    <w:p w:rsidR="00E6050D" w:rsidRDefault="00E6050D" w:rsidP="0016392E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Nafiz Arafat TANIT – Sınıf Öğretmeni</w:t>
      </w:r>
    </w:p>
    <w:p w:rsidR="00E6050D" w:rsidRDefault="00E6050D" w:rsidP="0016392E">
      <w:pPr>
        <w:jc w:val="center"/>
      </w:pPr>
    </w:p>
    <w:p w:rsidR="00E6050D" w:rsidRDefault="00E6050D" w:rsidP="0016392E">
      <w:pPr>
        <w:rPr>
          <w:rFonts w:ascii="Comic Sans MS" w:hAnsi="Comic Sans MS"/>
        </w:rPr>
      </w:pPr>
    </w:p>
    <w:p w:rsidR="00E6050D" w:rsidRDefault="00E6050D" w:rsidP="0016392E">
      <w:pPr>
        <w:rPr>
          <w:rFonts w:ascii="Comic Sans MS" w:hAnsi="Comic Sans MS"/>
          <w:b/>
          <w:sz w:val="20"/>
          <w:szCs w:val="20"/>
        </w:rPr>
      </w:pPr>
    </w:p>
    <w:p w:rsidR="00E6050D" w:rsidRDefault="00E6050D" w:rsidP="00110890">
      <w:r>
        <w:t xml:space="preserve">             </w:t>
      </w:r>
    </w:p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6B6FC3">
      <w:pPr>
        <w:jc w:val="center"/>
        <w:rPr>
          <w:b/>
        </w:rPr>
      </w:pPr>
      <w:r>
        <w:rPr>
          <w:b/>
        </w:rPr>
        <w:t>ÖDEVİN HAZIRLANIŞI</w:t>
      </w:r>
    </w:p>
    <w:p w:rsidR="00E6050D" w:rsidRPr="00D64E13" w:rsidRDefault="00E6050D" w:rsidP="00D64E13">
      <w:pPr>
        <w:pStyle w:val="ListParagraph"/>
        <w:numPr>
          <w:ilvl w:val="0"/>
          <w:numId w:val="3"/>
        </w:numPr>
        <w:jc w:val="both"/>
        <w:rPr>
          <w:b/>
        </w:rPr>
      </w:pPr>
      <w:r>
        <w:t>İlk önce konu hakkında gerekli materyaller hazırlanacak.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Araştırma Kısmı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Kavramlar (Anket, grafik, veri, şekil, çetele, sıklık, tablo) açıklanacak.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Veri toplama yazılacak ve örnekler verilecek.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Çetele ve sıklık tablosu yazılacak ve örnekler verilecek.</w:t>
      </w:r>
    </w:p>
    <w:p w:rsidR="00E6050D" w:rsidRPr="006B6FC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Şekil grafiği yazılacak ve örnekler verilecek.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 Anket soruları hazırlanacak ve not almak amacıyla tablosu oluşturulacak.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Anket uygulanacak.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Ankete verilen cevaplara göre hangi sembollerin kullanılacağına ve de her sembolün kaç kişiyi temsil edeceği belirlenecek.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Toplanan verilere uygun çetele tablosu oluşturma.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Sıklık tablosu oluşturma.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Çetele ve sıklık tablolarına uygun şekil grafiğinin çizilmesi.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Grafiğin yorumlanması.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Grafikle ilgili soru ve cevaplar.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Raporun hazırlanması.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Kapağın hazırlanması. </w:t>
      </w:r>
    </w:p>
    <w:sectPr w:rsidR="00E6050D" w:rsidRPr="006B6FC3" w:rsidSect="0016392E">
      <w:pgSz w:w="11906" w:h="16838"/>
      <w:pgMar w:top="719" w:right="70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217A"/>
    <w:multiLevelType w:val="hybridMultilevel"/>
    <w:tmpl w:val="EFA8B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D920D19"/>
    <w:multiLevelType w:val="hybridMultilevel"/>
    <w:tmpl w:val="6C14A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591"/>
    <w:rsid w:val="00050BB4"/>
    <w:rsid w:val="000D60A1"/>
    <w:rsid w:val="000F3770"/>
    <w:rsid w:val="001027EE"/>
    <w:rsid w:val="00110890"/>
    <w:rsid w:val="0016392E"/>
    <w:rsid w:val="00205C89"/>
    <w:rsid w:val="002F2591"/>
    <w:rsid w:val="003429E3"/>
    <w:rsid w:val="004672CB"/>
    <w:rsid w:val="004C5078"/>
    <w:rsid w:val="004D7487"/>
    <w:rsid w:val="00531445"/>
    <w:rsid w:val="005417B8"/>
    <w:rsid w:val="00586DF5"/>
    <w:rsid w:val="005D13B7"/>
    <w:rsid w:val="005D3747"/>
    <w:rsid w:val="00650A30"/>
    <w:rsid w:val="00674FDB"/>
    <w:rsid w:val="00687B41"/>
    <w:rsid w:val="006B6FC3"/>
    <w:rsid w:val="007F3829"/>
    <w:rsid w:val="00836A79"/>
    <w:rsid w:val="008A23CF"/>
    <w:rsid w:val="008D2968"/>
    <w:rsid w:val="009202B7"/>
    <w:rsid w:val="009369B2"/>
    <w:rsid w:val="00AD6742"/>
    <w:rsid w:val="00BF09AB"/>
    <w:rsid w:val="00C03040"/>
    <w:rsid w:val="00C90F2F"/>
    <w:rsid w:val="00D57DD8"/>
    <w:rsid w:val="00D64E13"/>
    <w:rsid w:val="00DE482D"/>
    <w:rsid w:val="00DE6547"/>
    <w:rsid w:val="00E20E97"/>
    <w:rsid w:val="00E6050D"/>
    <w:rsid w:val="00F2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9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2591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2591"/>
    <w:pPr>
      <w:keepNext/>
      <w:jc w:val="center"/>
      <w:outlineLvl w:val="1"/>
    </w:pPr>
    <w:rPr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85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85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F2591"/>
    <w:pPr>
      <w:ind w:left="708" w:hanging="708"/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95685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F259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6854"/>
    <w:rPr>
      <w:sz w:val="24"/>
      <w:szCs w:val="24"/>
    </w:rPr>
  </w:style>
  <w:style w:type="table" w:styleId="TableGrid">
    <w:name w:val="Table Grid"/>
    <w:basedOn w:val="TableNormal"/>
    <w:uiPriority w:val="99"/>
    <w:rsid w:val="002F25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87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54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6B6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6</Pages>
  <Words>1392</Words>
  <Characters>7938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DERSİ PERFORMANS GÖREVİ</dc:title>
  <dc:subject/>
  <dc:creator>Efsun</dc:creator>
  <cp:keywords/>
  <dc:description/>
  <cp:lastModifiedBy>User</cp:lastModifiedBy>
  <cp:revision>5</cp:revision>
  <cp:lastPrinted>2011-12-12T02:42:00Z</cp:lastPrinted>
  <dcterms:created xsi:type="dcterms:W3CDTF">2011-10-22T22:16:00Z</dcterms:created>
  <dcterms:modified xsi:type="dcterms:W3CDTF">2011-12-14T15:58:00Z</dcterms:modified>
</cp:coreProperties>
</file>